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1F8" w:rsidRDefault="00EA11F8" w:rsidP="00950AA3">
      <w:pPr>
        <w:spacing w:after="0" w:line="240" w:lineRule="auto"/>
      </w:pPr>
      <w:r>
        <w:t>Технологическая карта урока. Бененсон Е.П.. Информатика . 2 класс. ФГОС.</w:t>
      </w:r>
    </w:p>
    <w:p w:rsidR="00EA11F8" w:rsidRPr="00A32413" w:rsidRDefault="00EA11F8" w:rsidP="00950AA3">
      <w:pPr>
        <w:spacing w:after="0" w:line="240" w:lineRule="auto"/>
        <w:rPr>
          <w:b/>
        </w:rPr>
      </w:pPr>
      <w:r w:rsidRPr="00A32413">
        <w:rPr>
          <w:b/>
        </w:rPr>
        <w:t xml:space="preserve">Урок 1. Правила поведения в </w:t>
      </w:r>
      <w:r>
        <w:rPr>
          <w:b/>
        </w:rPr>
        <w:t>кабинете информатики</w:t>
      </w:r>
      <w:r w:rsidRPr="00A32413">
        <w:rPr>
          <w:b/>
        </w:rPr>
        <w:t xml:space="preserve">. </w:t>
      </w:r>
      <w:r w:rsidRPr="004B14C8">
        <w:rPr>
          <w:b/>
        </w:rPr>
        <w:t>Информация как сведения об окружающем мире. Источники информации.</w:t>
      </w:r>
    </w:p>
    <w:p w:rsidR="00EA11F8" w:rsidRPr="00A32413" w:rsidRDefault="00EA11F8" w:rsidP="00950AA3">
      <w:pPr>
        <w:spacing w:after="0" w:line="240" w:lineRule="auto"/>
        <w:rPr>
          <w:b/>
        </w:rPr>
      </w:pPr>
      <w:r w:rsidRPr="00A32413">
        <w:rPr>
          <w:b/>
        </w:rPr>
        <w:t>Цели урока:</w:t>
      </w:r>
    </w:p>
    <w:p w:rsidR="00EA11F8" w:rsidRDefault="00EA11F8" w:rsidP="00950AA3">
      <w:pPr>
        <w:spacing w:after="0" w:line="240" w:lineRule="auto"/>
      </w:pPr>
      <w:r>
        <w:t>- знакомство с правилами поведения в компьютерном классе;</w:t>
      </w:r>
    </w:p>
    <w:p w:rsidR="00EA11F8" w:rsidRDefault="00EA11F8" w:rsidP="00950AA3">
      <w:pPr>
        <w:spacing w:after="0" w:line="240" w:lineRule="auto"/>
      </w:pPr>
      <w:r>
        <w:t>- осуществить первое знакомство с предметом и учебником;</w:t>
      </w:r>
    </w:p>
    <w:p w:rsidR="00EA11F8" w:rsidRDefault="00EA11F8" w:rsidP="00A32413">
      <w:pPr>
        <w:spacing w:after="0" w:line="240" w:lineRule="auto"/>
      </w:pPr>
      <w:r>
        <w:t>- обеспечить знакомство с происхождением слова «информатика», с понятием «информация», с ее источниками;</w:t>
      </w:r>
    </w:p>
    <w:p w:rsidR="00EA11F8" w:rsidRDefault="00EA11F8" w:rsidP="00A32413">
      <w:pPr>
        <w:spacing w:after="0" w:line="240" w:lineRule="auto"/>
      </w:pPr>
      <w:r>
        <w:t>- сформировать первый опыт осознанной работы с информацией.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1"/>
        <w:gridCol w:w="2968"/>
        <w:gridCol w:w="3934"/>
        <w:gridCol w:w="3969"/>
        <w:gridCol w:w="4326"/>
      </w:tblGrid>
      <w:tr w:rsidR="00EA11F8" w:rsidRPr="002D59EE" w:rsidTr="004B14C8">
        <w:trPr>
          <w:trHeight w:val="415"/>
          <w:tblHeader/>
        </w:trPr>
        <w:tc>
          <w:tcPr>
            <w:tcW w:w="561" w:type="dxa"/>
          </w:tcPr>
          <w:p w:rsidR="00EA11F8" w:rsidRPr="002D59EE" w:rsidRDefault="00EA11F8" w:rsidP="002D59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68" w:type="dxa"/>
            <w:vAlign w:val="center"/>
          </w:tcPr>
          <w:p w:rsidR="00EA11F8" w:rsidRPr="002D59EE" w:rsidRDefault="00EA11F8" w:rsidP="002D59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59EE">
              <w:rPr>
                <w:rFonts w:ascii="Times New Roman" w:hAnsi="Times New Roman"/>
                <w:b/>
                <w:sz w:val="20"/>
                <w:szCs w:val="20"/>
              </w:rPr>
              <w:t>Этапы урока</w:t>
            </w:r>
          </w:p>
        </w:tc>
        <w:tc>
          <w:tcPr>
            <w:tcW w:w="3934" w:type="dxa"/>
            <w:vAlign w:val="center"/>
          </w:tcPr>
          <w:p w:rsidR="00EA11F8" w:rsidRPr="002D59EE" w:rsidRDefault="00EA11F8" w:rsidP="002D59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59EE">
              <w:rPr>
                <w:rFonts w:ascii="Times New Roman" w:hAnsi="Times New Roman"/>
                <w:b/>
                <w:sz w:val="20"/>
                <w:szCs w:val="20"/>
              </w:rPr>
              <w:t>Материал ведения урока</w:t>
            </w:r>
          </w:p>
        </w:tc>
        <w:tc>
          <w:tcPr>
            <w:tcW w:w="3969" w:type="dxa"/>
            <w:vAlign w:val="center"/>
          </w:tcPr>
          <w:p w:rsidR="00EA11F8" w:rsidRPr="002D59EE" w:rsidRDefault="00EA11F8" w:rsidP="002D59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59EE">
              <w:rPr>
                <w:rFonts w:ascii="Times New Roman" w:hAnsi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4326" w:type="dxa"/>
            <w:vAlign w:val="center"/>
          </w:tcPr>
          <w:p w:rsidR="00EA11F8" w:rsidRPr="002D59EE" w:rsidRDefault="00EA11F8" w:rsidP="002D59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59EE">
              <w:rPr>
                <w:rFonts w:ascii="Times New Roman" w:hAnsi="Times New Roman"/>
                <w:b/>
                <w:sz w:val="20"/>
                <w:szCs w:val="20"/>
              </w:rPr>
              <w:t>УУД на этапах урока</w:t>
            </w:r>
          </w:p>
        </w:tc>
      </w:tr>
      <w:tr w:rsidR="00EA11F8" w:rsidRPr="002D59EE" w:rsidTr="004B14C8">
        <w:tc>
          <w:tcPr>
            <w:tcW w:w="561" w:type="dxa"/>
          </w:tcPr>
          <w:p w:rsidR="00EA11F8" w:rsidRPr="002D59EE" w:rsidRDefault="00EA11F8" w:rsidP="002D59EE">
            <w:pPr>
              <w:pStyle w:val="ListParagraph"/>
              <w:spacing w:after="0" w:line="240" w:lineRule="auto"/>
              <w:ind w:left="142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1</w:t>
            </w:r>
          </w:p>
        </w:tc>
        <w:tc>
          <w:tcPr>
            <w:tcW w:w="2968" w:type="dxa"/>
          </w:tcPr>
          <w:p w:rsidR="00EA11F8" w:rsidRPr="002D59EE" w:rsidRDefault="00EA11F8" w:rsidP="002D59EE">
            <w:pPr>
              <w:pStyle w:val="ListParagraph"/>
              <w:spacing w:after="0" w:line="240" w:lineRule="auto"/>
              <w:ind w:left="142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Организационный момент</w:t>
            </w:r>
          </w:p>
        </w:tc>
        <w:tc>
          <w:tcPr>
            <w:tcW w:w="3934" w:type="dxa"/>
          </w:tcPr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Дети рассаживаются по местам. Проверяют наличие принадлежностей.</w:t>
            </w:r>
          </w:p>
        </w:tc>
        <w:tc>
          <w:tcPr>
            <w:tcW w:w="4326" w:type="dxa"/>
            <w:vMerge w:val="restart"/>
          </w:tcPr>
          <w:p w:rsidR="00EA11F8" w:rsidRPr="002D59EE" w:rsidRDefault="00EA11F8" w:rsidP="002D59E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D59EE">
              <w:rPr>
                <w:b/>
                <w:sz w:val="20"/>
                <w:szCs w:val="20"/>
              </w:rPr>
              <w:t>Личностные УУД:</w:t>
            </w:r>
          </w:p>
          <w:p w:rsidR="00EA11F8" w:rsidRPr="002D59EE" w:rsidRDefault="00EA11F8" w:rsidP="002D59E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D59EE">
              <w:rPr>
                <w:b/>
                <w:sz w:val="20"/>
                <w:szCs w:val="20"/>
              </w:rPr>
              <w:t xml:space="preserve">-  </w:t>
            </w:r>
            <w:r w:rsidRPr="002D59EE">
              <w:rPr>
                <w:sz w:val="20"/>
                <w:szCs w:val="20"/>
              </w:rPr>
              <w:t>формирование навыков самоорганизации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- формирование навыков письма</w:t>
            </w:r>
          </w:p>
        </w:tc>
      </w:tr>
      <w:tr w:rsidR="00EA11F8" w:rsidRPr="002D59EE" w:rsidTr="004B14C8">
        <w:tc>
          <w:tcPr>
            <w:tcW w:w="561" w:type="dxa"/>
          </w:tcPr>
          <w:p w:rsidR="00EA11F8" w:rsidRPr="002D59EE" w:rsidRDefault="00EA11F8" w:rsidP="002D59EE">
            <w:pPr>
              <w:spacing w:after="0" w:line="240" w:lineRule="auto"/>
              <w:ind w:left="131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2</w:t>
            </w:r>
          </w:p>
        </w:tc>
        <w:tc>
          <w:tcPr>
            <w:tcW w:w="2968" w:type="dxa"/>
          </w:tcPr>
          <w:p w:rsidR="00EA11F8" w:rsidRPr="002D59EE" w:rsidRDefault="00EA11F8" w:rsidP="002D59EE">
            <w:pPr>
              <w:spacing w:after="0" w:line="240" w:lineRule="auto"/>
              <w:ind w:left="131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Запись домашнего задания.</w:t>
            </w:r>
          </w:p>
        </w:tc>
        <w:tc>
          <w:tcPr>
            <w:tcW w:w="3934" w:type="dxa"/>
          </w:tcPr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 6-7  № задание со знаком домика</w:t>
            </w:r>
          </w:p>
        </w:tc>
        <w:tc>
          <w:tcPr>
            <w:tcW w:w="3969" w:type="dxa"/>
          </w:tcPr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Работа с дневниками</w:t>
            </w:r>
          </w:p>
        </w:tc>
        <w:tc>
          <w:tcPr>
            <w:tcW w:w="4326" w:type="dxa"/>
            <w:vMerge/>
          </w:tcPr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A11F8" w:rsidRPr="002D59EE" w:rsidTr="004B14C8">
        <w:tc>
          <w:tcPr>
            <w:tcW w:w="561" w:type="dxa"/>
          </w:tcPr>
          <w:p w:rsidR="00EA11F8" w:rsidRPr="002D59EE" w:rsidRDefault="00EA11F8" w:rsidP="002D59EE">
            <w:pPr>
              <w:spacing w:after="0" w:line="240" w:lineRule="auto"/>
              <w:ind w:left="131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3</w:t>
            </w:r>
          </w:p>
        </w:tc>
        <w:tc>
          <w:tcPr>
            <w:tcW w:w="2968" w:type="dxa"/>
          </w:tcPr>
          <w:p w:rsidR="00EA11F8" w:rsidRPr="002D59EE" w:rsidRDefault="00EA11F8" w:rsidP="002D59EE">
            <w:pPr>
              <w:spacing w:after="0" w:line="240" w:lineRule="auto"/>
              <w:ind w:left="131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Знакомство  с правилами поведения в компьютерном классе</w:t>
            </w:r>
          </w:p>
        </w:tc>
        <w:tc>
          <w:tcPr>
            <w:tcW w:w="3934" w:type="dxa"/>
          </w:tcPr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 xml:space="preserve">Показ видео фрагмента о правилах поведения в компьютерном классе </w:t>
            </w:r>
          </w:p>
        </w:tc>
        <w:tc>
          <w:tcPr>
            <w:tcW w:w="3969" w:type="dxa"/>
          </w:tcPr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Просмотр презентации, комментирование ситуаций  на основе жизненного опыта</w:t>
            </w:r>
          </w:p>
        </w:tc>
        <w:tc>
          <w:tcPr>
            <w:tcW w:w="4326" w:type="dxa"/>
          </w:tcPr>
          <w:p w:rsidR="00EA11F8" w:rsidRPr="002D59EE" w:rsidRDefault="00EA11F8" w:rsidP="002D59E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D59EE">
              <w:rPr>
                <w:b/>
                <w:sz w:val="20"/>
                <w:szCs w:val="20"/>
              </w:rPr>
              <w:t>Коммуникативные  УУД: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- умение с достаточной полнотой и точностью выражать свои мысли в соответствии с задачами</w:t>
            </w:r>
          </w:p>
        </w:tc>
      </w:tr>
      <w:tr w:rsidR="00EA11F8" w:rsidRPr="002D59EE" w:rsidTr="004B14C8">
        <w:tc>
          <w:tcPr>
            <w:tcW w:w="561" w:type="dxa"/>
          </w:tcPr>
          <w:p w:rsidR="00EA11F8" w:rsidRPr="002D59EE" w:rsidRDefault="00EA11F8" w:rsidP="002D59EE">
            <w:pPr>
              <w:spacing w:after="0" w:line="240" w:lineRule="auto"/>
              <w:ind w:left="131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4</w:t>
            </w:r>
          </w:p>
        </w:tc>
        <w:tc>
          <w:tcPr>
            <w:tcW w:w="2968" w:type="dxa"/>
          </w:tcPr>
          <w:p w:rsidR="00EA11F8" w:rsidRPr="002D59EE" w:rsidRDefault="00EA11F8" w:rsidP="002D59EE">
            <w:pPr>
              <w:spacing w:after="0" w:line="240" w:lineRule="auto"/>
              <w:ind w:left="131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 xml:space="preserve">Формулирование  темы и целей  урока. </w:t>
            </w:r>
          </w:p>
        </w:tc>
        <w:tc>
          <w:tcPr>
            <w:tcW w:w="3934" w:type="dxa"/>
          </w:tcPr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 xml:space="preserve">Просмотр презентации. 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Разгадайте кроссворд</w:t>
            </w:r>
            <w:r w:rsidRPr="002D59EE">
              <w:rPr>
                <w:sz w:val="20"/>
                <w:szCs w:val="20"/>
              </w:rPr>
              <w:t>?</w:t>
            </w:r>
          </w:p>
          <w:p w:rsidR="00EA11F8" w:rsidRPr="00992FDF" w:rsidRDefault="00EA11F8" w:rsidP="00635153">
            <w:pPr>
              <w:rPr>
                <w:bCs/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-</w:t>
            </w:r>
            <w:r w:rsidRPr="00992FDF">
              <w:rPr>
                <w:bCs/>
                <w:sz w:val="20"/>
                <w:szCs w:val="20"/>
              </w:rPr>
              <w:t xml:space="preserve"> Подумайте, от какого слова произошло название нашего предмета?</w:t>
            </w:r>
          </w:p>
          <w:p w:rsidR="00EA11F8" w:rsidRPr="002D59EE" w:rsidRDefault="00EA11F8" w:rsidP="002D59EE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2D59EE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Что такое информация</w:t>
            </w:r>
            <w:r w:rsidRPr="002D59EE">
              <w:rPr>
                <w:bCs/>
                <w:sz w:val="20"/>
                <w:szCs w:val="20"/>
              </w:rPr>
              <w:t xml:space="preserve">? </w:t>
            </w:r>
          </w:p>
          <w:p w:rsidR="00EA11F8" w:rsidRPr="002D59EE" w:rsidRDefault="00EA11F8" w:rsidP="002D59EE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2D59EE">
              <w:rPr>
                <w:bCs/>
                <w:sz w:val="20"/>
                <w:szCs w:val="20"/>
              </w:rPr>
              <w:t xml:space="preserve">- </w:t>
            </w:r>
            <w:r>
              <w:rPr>
                <w:bCs/>
                <w:sz w:val="20"/>
                <w:szCs w:val="20"/>
              </w:rPr>
              <w:t>Как можно получить информацию?</w:t>
            </w:r>
          </w:p>
          <w:p w:rsidR="00EA11F8" w:rsidRPr="002D59EE" w:rsidRDefault="00EA11F8" w:rsidP="002D59EE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2D59EE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Давайте прочитаем определение Информации</w:t>
            </w:r>
            <w:r w:rsidRPr="002D59EE">
              <w:rPr>
                <w:bCs/>
                <w:sz w:val="20"/>
                <w:szCs w:val="20"/>
              </w:rPr>
              <w:t xml:space="preserve"> 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информатика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информация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(ученики дают свои определения)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от родителей, друзей; наблюдение за цветами, животными; из книг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(ученики читают определение)</w:t>
            </w:r>
          </w:p>
        </w:tc>
        <w:tc>
          <w:tcPr>
            <w:tcW w:w="4326" w:type="dxa"/>
          </w:tcPr>
          <w:p w:rsidR="00EA11F8" w:rsidRPr="002D59EE" w:rsidRDefault="00EA11F8" w:rsidP="002D59E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D59EE">
              <w:rPr>
                <w:b/>
                <w:sz w:val="20"/>
                <w:szCs w:val="20"/>
              </w:rPr>
              <w:t>Регулятивные УУД: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- умение ставить  учебную задачу, называть цель, формулировать тему.</w:t>
            </w:r>
          </w:p>
        </w:tc>
      </w:tr>
      <w:tr w:rsidR="00EA11F8" w:rsidRPr="002D59EE" w:rsidTr="00462984">
        <w:trPr>
          <w:trHeight w:val="4390"/>
        </w:trPr>
        <w:tc>
          <w:tcPr>
            <w:tcW w:w="561" w:type="dxa"/>
          </w:tcPr>
          <w:p w:rsidR="00EA11F8" w:rsidRPr="002D59EE" w:rsidRDefault="00EA11F8" w:rsidP="002D59EE">
            <w:pPr>
              <w:spacing w:after="0" w:line="240" w:lineRule="auto"/>
              <w:ind w:left="131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5</w:t>
            </w:r>
          </w:p>
        </w:tc>
        <w:tc>
          <w:tcPr>
            <w:tcW w:w="2968" w:type="dxa"/>
          </w:tcPr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12A30">
              <w:rPr>
                <w:rFonts w:ascii="Times New Roman" w:hAnsi="Times New Roman"/>
                <w:sz w:val="20"/>
                <w:szCs w:val="20"/>
              </w:rPr>
              <w:t xml:space="preserve">Объяснение темы + работа с учебником </w:t>
            </w:r>
          </w:p>
        </w:tc>
        <w:tc>
          <w:tcPr>
            <w:tcW w:w="3934" w:type="dxa"/>
          </w:tcPr>
          <w:p w:rsidR="00EA11F8" w:rsidRDefault="00EA11F8" w:rsidP="002D59EE">
            <w:pPr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Рассмотрите</w:t>
            </w:r>
            <w:r w:rsidRPr="002A5E20">
              <w:rPr>
                <w:bCs/>
                <w:sz w:val="20"/>
                <w:szCs w:val="20"/>
              </w:rPr>
              <w:t xml:space="preserve"> рисунок в учебнике стр. 5 и ответь на вопросы?</w:t>
            </w:r>
          </w:p>
          <w:p w:rsidR="00EA11F8" w:rsidRDefault="00EA11F8" w:rsidP="002D59EE">
            <w:pPr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Какую информацию получила Вера </w:t>
            </w:r>
          </w:p>
          <w:p w:rsidR="00EA11F8" w:rsidRDefault="00EA11F8" w:rsidP="002A5E20">
            <w:pPr>
              <w:numPr>
                <w:ilvl w:val="0"/>
                <w:numId w:val="5"/>
              </w:numPr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из телеграммы</w:t>
            </w:r>
          </w:p>
          <w:p w:rsidR="00EA11F8" w:rsidRDefault="00EA11F8" w:rsidP="00825BB6">
            <w:pPr>
              <w:spacing w:after="0" w:line="240" w:lineRule="auto"/>
              <w:ind w:left="360"/>
              <w:rPr>
                <w:bCs/>
                <w:sz w:val="20"/>
                <w:szCs w:val="20"/>
              </w:rPr>
            </w:pPr>
          </w:p>
          <w:p w:rsidR="00EA11F8" w:rsidRDefault="00EA11F8" w:rsidP="002A5E20">
            <w:pPr>
              <w:numPr>
                <w:ilvl w:val="0"/>
                <w:numId w:val="5"/>
              </w:numPr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 телевизору</w:t>
            </w:r>
          </w:p>
          <w:p w:rsidR="00EA11F8" w:rsidRDefault="00EA11F8" w:rsidP="002A5E20">
            <w:pPr>
              <w:numPr>
                <w:ilvl w:val="0"/>
                <w:numId w:val="5"/>
              </w:numPr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 соседа Коли</w:t>
            </w:r>
          </w:p>
          <w:p w:rsidR="00EA11F8" w:rsidRDefault="00EA11F8" w:rsidP="002A5E20">
            <w:pPr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Все это источник информации</w:t>
            </w:r>
          </w:p>
          <w:p w:rsidR="00EA11F8" w:rsidRDefault="00EA11F8" w:rsidP="002A5E20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  <w:p w:rsidR="00EA11F8" w:rsidRPr="002A5E20" w:rsidRDefault="00EA11F8" w:rsidP="00825BB6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Ребята! Внимательно посмотрите на небольшой круг с латинской буквой внутри. Это один из знаков-помощников, которые мы видели на обложке. Этот знак в нашем учебнике означает, что рядом текст, который надо обязательно внимательно и вдумчиво прочесть.</w:t>
            </w:r>
          </w:p>
        </w:tc>
        <w:tc>
          <w:tcPr>
            <w:tcW w:w="3969" w:type="dxa"/>
          </w:tcPr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 том, что Маша просит встретить ее 7 сентября</w:t>
            </w:r>
          </w:p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прогноз погоды на завтра</w:t>
            </w:r>
          </w:p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Коля хочет поиграть в прятки</w:t>
            </w:r>
          </w:p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(ученики читают текст)</w:t>
            </w:r>
          </w:p>
        </w:tc>
        <w:tc>
          <w:tcPr>
            <w:tcW w:w="4326" w:type="dxa"/>
          </w:tcPr>
          <w:p w:rsidR="00EA11F8" w:rsidRPr="002D59EE" w:rsidRDefault="00EA11F8" w:rsidP="002D59E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D59EE">
              <w:rPr>
                <w:b/>
                <w:sz w:val="20"/>
                <w:szCs w:val="20"/>
              </w:rPr>
              <w:t>Познавательные  УУД: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- развитие читательских навыков, умения поиска нужной информации в тексте, выборочно передавать содержание текста;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- умение кратко формулировать мысль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-  умение обрабатывать  информацию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b/>
                <w:sz w:val="20"/>
                <w:szCs w:val="20"/>
              </w:rPr>
              <w:t xml:space="preserve">- </w:t>
            </w:r>
            <w:r w:rsidRPr="002D59EE">
              <w:rPr>
                <w:sz w:val="20"/>
                <w:szCs w:val="20"/>
              </w:rPr>
              <w:t>развитие навыков исследования, закрепление навыков групповой работы,</w:t>
            </w:r>
          </w:p>
          <w:p w:rsidR="00EA11F8" w:rsidRPr="002D59EE" w:rsidRDefault="00EA11F8" w:rsidP="002D59E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EA11F8" w:rsidRPr="002D59EE" w:rsidRDefault="00EA11F8" w:rsidP="002D59E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D59EE">
              <w:rPr>
                <w:b/>
                <w:sz w:val="20"/>
                <w:szCs w:val="20"/>
              </w:rPr>
              <w:t>Коммуникативные  УУД: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- формирование владения  монологической и диалогической формами речи с грамматическими и синтаксическими нормами родного языка</w:t>
            </w:r>
          </w:p>
          <w:p w:rsidR="00EA11F8" w:rsidRPr="002D59EE" w:rsidRDefault="00EA11F8" w:rsidP="002D59E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D59EE">
              <w:rPr>
                <w:b/>
                <w:sz w:val="20"/>
                <w:szCs w:val="20"/>
              </w:rPr>
              <w:t>Регулятивные УУД: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b/>
                <w:sz w:val="20"/>
                <w:szCs w:val="20"/>
              </w:rPr>
              <w:t xml:space="preserve">- </w:t>
            </w:r>
            <w:r w:rsidRPr="002D59EE">
              <w:rPr>
                <w:sz w:val="20"/>
                <w:szCs w:val="20"/>
              </w:rPr>
              <w:t>формирование навыков работы с экранными объектами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A11F8" w:rsidRPr="002D59EE" w:rsidTr="004B14C8">
        <w:tc>
          <w:tcPr>
            <w:tcW w:w="561" w:type="dxa"/>
          </w:tcPr>
          <w:p w:rsidR="00EA11F8" w:rsidRPr="002D59EE" w:rsidRDefault="00EA11F8" w:rsidP="002D59EE">
            <w:pPr>
              <w:spacing w:after="0" w:line="240" w:lineRule="auto"/>
              <w:ind w:left="1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68" w:type="dxa"/>
          </w:tcPr>
          <w:p w:rsidR="00EA11F8" w:rsidRPr="002D59EE" w:rsidRDefault="00EA11F8" w:rsidP="002D59EE">
            <w:pPr>
              <w:spacing w:after="0" w:line="240" w:lineRule="auto"/>
              <w:ind w:left="131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Физминут</w:t>
            </w:r>
            <w:r>
              <w:rPr>
                <w:sz w:val="20"/>
                <w:szCs w:val="20"/>
              </w:rPr>
              <w:t>к</w:t>
            </w:r>
            <w:r w:rsidRPr="002D59EE">
              <w:rPr>
                <w:sz w:val="20"/>
                <w:szCs w:val="20"/>
              </w:rPr>
              <w:t>а</w:t>
            </w:r>
          </w:p>
        </w:tc>
        <w:tc>
          <w:tcPr>
            <w:tcW w:w="3934" w:type="dxa"/>
          </w:tcPr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Выполняют упражнения</w:t>
            </w:r>
          </w:p>
        </w:tc>
        <w:tc>
          <w:tcPr>
            <w:tcW w:w="4326" w:type="dxa"/>
            <w:tcBorders>
              <w:top w:val="single" w:sz="4" w:space="0" w:color="auto"/>
            </w:tcBorders>
          </w:tcPr>
          <w:p w:rsidR="00EA11F8" w:rsidRPr="002D59EE" w:rsidRDefault="00EA11F8" w:rsidP="002D59E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D59EE">
              <w:rPr>
                <w:b/>
                <w:sz w:val="20"/>
                <w:szCs w:val="20"/>
              </w:rPr>
              <w:t>Личностные УУД: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- формирование здорового образа жизни</w:t>
            </w:r>
          </w:p>
        </w:tc>
      </w:tr>
      <w:tr w:rsidR="00EA11F8" w:rsidRPr="002D59EE" w:rsidTr="004B14C8">
        <w:tc>
          <w:tcPr>
            <w:tcW w:w="561" w:type="dxa"/>
          </w:tcPr>
          <w:p w:rsidR="00EA11F8" w:rsidRPr="002D59EE" w:rsidRDefault="00EA11F8" w:rsidP="002D59EE">
            <w:pPr>
              <w:spacing w:after="0" w:line="240" w:lineRule="auto"/>
              <w:ind w:left="131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8</w:t>
            </w:r>
          </w:p>
        </w:tc>
        <w:tc>
          <w:tcPr>
            <w:tcW w:w="2968" w:type="dxa"/>
          </w:tcPr>
          <w:p w:rsidR="00EA11F8" w:rsidRPr="002D59EE" w:rsidRDefault="00EA11F8" w:rsidP="002D59EE">
            <w:pPr>
              <w:spacing w:after="0" w:line="240" w:lineRule="auto"/>
              <w:ind w:left="131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Закрепление</w:t>
            </w:r>
          </w:p>
        </w:tc>
        <w:tc>
          <w:tcPr>
            <w:tcW w:w="3934" w:type="dxa"/>
          </w:tcPr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Ответить на вопросы:</w:t>
            </w:r>
          </w:p>
          <w:p w:rsidR="00EA11F8" w:rsidRPr="00267220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67220">
              <w:rPr>
                <w:sz w:val="20"/>
                <w:szCs w:val="20"/>
              </w:rPr>
              <w:t>Какая информация помогает маме понять, здоров ли ее малыш? Кто или что является источником этой информации?</w:t>
            </w:r>
          </w:p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  <w:p w:rsidR="00EA11F8" w:rsidRPr="00267220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6722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267220">
              <w:rPr>
                <w:sz w:val="20"/>
                <w:szCs w:val="20"/>
              </w:rPr>
              <w:t>На каких уроках ты получаешь информацию? Кто или что является источником информации на каждом уроке?</w:t>
            </w:r>
          </w:p>
        </w:tc>
        <w:tc>
          <w:tcPr>
            <w:tcW w:w="3969" w:type="dxa"/>
          </w:tcPr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-поведение</w:t>
            </w:r>
          </w:p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градусник, мама в результате наблюдения, от врача или медсестры, от воспитателей в детском саду или яслей</w:t>
            </w:r>
          </w:p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  <w:p w:rsidR="00EA11F8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 всех уроках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учитель, книги, учебники, доска, одноклассники</w:t>
            </w:r>
          </w:p>
        </w:tc>
        <w:tc>
          <w:tcPr>
            <w:tcW w:w="4326" w:type="dxa"/>
            <w:tcBorders>
              <w:top w:val="single" w:sz="4" w:space="0" w:color="auto"/>
            </w:tcBorders>
          </w:tcPr>
          <w:p w:rsidR="00EA11F8" w:rsidRPr="002D59EE" w:rsidRDefault="00EA11F8" w:rsidP="002D59E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D59EE">
              <w:rPr>
                <w:b/>
                <w:sz w:val="20"/>
                <w:szCs w:val="20"/>
              </w:rPr>
              <w:t>Личностные УУД:</w:t>
            </w:r>
          </w:p>
          <w:p w:rsidR="00EA11F8" w:rsidRPr="002D59EE" w:rsidRDefault="00EA11F8" w:rsidP="002D59E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- развитие умений работы с разными видами информации: текстом, рисунком.</w:t>
            </w:r>
          </w:p>
        </w:tc>
      </w:tr>
      <w:tr w:rsidR="00EA11F8" w:rsidRPr="00212A30" w:rsidTr="00663C5E">
        <w:tc>
          <w:tcPr>
            <w:tcW w:w="561" w:type="dxa"/>
          </w:tcPr>
          <w:p w:rsidR="00EA11F8" w:rsidRPr="00663C5E" w:rsidRDefault="00EA11F8" w:rsidP="009609F0">
            <w:pPr>
              <w:pStyle w:val="ListParagraph"/>
              <w:spacing w:after="0" w:line="240" w:lineRule="auto"/>
              <w:ind w:left="142"/>
              <w:rPr>
                <w:sz w:val="20"/>
                <w:szCs w:val="20"/>
              </w:rPr>
            </w:pPr>
            <w:r w:rsidRPr="00663C5E">
              <w:rPr>
                <w:sz w:val="20"/>
                <w:szCs w:val="20"/>
              </w:rPr>
              <w:t>9</w:t>
            </w:r>
          </w:p>
        </w:tc>
        <w:tc>
          <w:tcPr>
            <w:tcW w:w="2968" w:type="dxa"/>
          </w:tcPr>
          <w:p w:rsidR="00EA11F8" w:rsidRPr="00663C5E" w:rsidRDefault="00EA11F8" w:rsidP="009609F0">
            <w:pPr>
              <w:pStyle w:val="ListParagraph"/>
              <w:spacing w:after="0" w:line="240" w:lineRule="auto"/>
              <w:ind w:left="142"/>
              <w:rPr>
                <w:sz w:val="20"/>
                <w:szCs w:val="20"/>
              </w:rPr>
            </w:pPr>
            <w:r w:rsidRPr="00663C5E">
              <w:rPr>
                <w:sz w:val="20"/>
                <w:szCs w:val="20"/>
              </w:rPr>
              <w:t>Компьютерный практикум</w:t>
            </w:r>
          </w:p>
        </w:tc>
        <w:tc>
          <w:tcPr>
            <w:tcW w:w="3934" w:type="dxa"/>
          </w:tcPr>
          <w:p w:rsidR="00EA11F8" w:rsidRPr="00663C5E" w:rsidRDefault="00EA11F8" w:rsidP="00663C5E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</w:rPr>
            </w:pPr>
          </w:p>
          <w:p w:rsidR="00EA11F8" w:rsidRPr="00663C5E" w:rsidRDefault="00EA11F8" w:rsidP="00663C5E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</w:rPr>
            </w:pPr>
            <w:r w:rsidRPr="00663C5E">
              <w:rPr>
                <w:sz w:val="20"/>
                <w:szCs w:val="20"/>
              </w:rPr>
              <w:t>Работа с клавиатурным тренажером</w:t>
            </w:r>
          </w:p>
          <w:p w:rsidR="00EA11F8" w:rsidRPr="00663C5E" w:rsidRDefault="00EA11F8" w:rsidP="00663C5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EA11F8" w:rsidRPr="00663C5E" w:rsidRDefault="00EA11F8" w:rsidP="009609F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26" w:type="dxa"/>
            <w:vAlign w:val="center"/>
          </w:tcPr>
          <w:p w:rsidR="00EA11F8" w:rsidRPr="00663C5E" w:rsidRDefault="00EA11F8" w:rsidP="009609F0">
            <w:pPr>
              <w:spacing w:after="0" w:line="240" w:lineRule="auto"/>
              <w:rPr>
                <w:sz w:val="20"/>
                <w:szCs w:val="20"/>
              </w:rPr>
            </w:pPr>
            <w:r w:rsidRPr="00663C5E">
              <w:rPr>
                <w:sz w:val="20"/>
                <w:szCs w:val="20"/>
              </w:rPr>
              <w:t>Личностные УУД:</w:t>
            </w:r>
          </w:p>
          <w:p w:rsidR="00EA11F8" w:rsidRPr="00663C5E" w:rsidRDefault="00EA11F8" w:rsidP="009609F0">
            <w:pPr>
              <w:spacing w:after="0" w:line="240" w:lineRule="auto"/>
              <w:rPr>
                <w:sz w:val="20"/>
                <w:szCs w:val="20"/>
              </w:rPr>
            </w:pPr>
            <w:r w:rsidRPr="00663C5E">
              <w:rPr>
                <w:sz w:val="20"/>
                <w:szCs w:val="20"/>
              </w:rPr>
              <w:t>- умение работать электронными пособиями;</w:t>
            </w:r>
          </w:p>
          <w:p w:rsidR="00EA11F8" w:rsidRPr="00663C5E" w:rsidRDefault="00EA11F8" w:rsidP="009609F0">
            <w:pPr>
              <w:spacing w:after="0" w:line="240" w:lineRule="auto"/>
              <w:rPr>
                <w:sz w:val="20"/>
                <w:szCs w:val="20"/>
              </w:rPr>
            </w:pPr>
            <w:r w:rsidRPr="00663C5E">
              <w:rPr>
                <w:sz w:val="20"/>
                <w:szCs w:val="20"/>
              </w:rPr>
              <w:t>Коммуникативные УУД:</w:t>
            </w:r>
          </w:p>
          <w:p w:rsidR="00EA11F8" w:rsidRPr="00663C5E" w:rsidRDefault="00EA11F8" w:rsidP="009609F0">
            <w:pPr>
              <w:spacing w:after="0" w:line="240" w:lineRule="auto"/>
              <w:rPr>
                <w:sz w:val="20"/>
                <w:szCs w:val="20"/>
              </w:rPr>
            </w:pPr>
            <w:r w:rsidRPr="00663C5E">
              <w:rPr>
                <w:sz w:val="20"/>
                <w:szCs w:val="20"/>
              </w:rPr>
              <w:t>- умение работать в парах, развитие диалогической речи</w:t>
            </w:r>
          </w:p>
        </w:tc>
      </w:tr>
      <w:tr w:rsidR="00EA11F8" w:rsidRPr="002D59EE" w:rsidTr="004B14C8">
        <w:tc>
          <w:tcPr>
            <w:tcW w:w="561" w:type="dxa"/>
          </w:tcPr>
          <w:p w:rsidR="00EA11F8" w:rsidRPr="002D59EE" w:rsidRDefault="00EA11F8" w:rsidP="002D59EE">
            <w:pPr>
              <w:pStyle w:val="ListParagraph"/>
              <w:spacing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968" w:type="dxa"/>
          </w:tcPr>
          <w:p w:rsidR="00EA11F8" w:rsidRPr="002D59EE" w:rsidRDefault="00EA11F8" w:rsidP="002D59EE">
            <w:pPr>
              <w:pStyle w:val="ListParagraph"/>
              <w:spacing w:after="0" w:line="240" w:lineRule="auto"/>
              <w:ind w:left="142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Итоги урока, рефлексия</w:t>
            </w:r>
          </w:p>
        </w:tc>
        <w:tc>
          <w:tcPr>
            <w:tcW w:w="3934" w:type="dxa"/>
          </w:tcPr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Можете ли вы назвать тему урока?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- Вам было легко или были трудности?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- Что у вас получилось лучше всего и без ошибок?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- Какое задание было самым интересным и почему?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- Как бы вы оценили свою работу?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sz w:val="20"/>
                <w:szCs w:val="20"/>
              </w:rPr>
              <w:t>Работа с дневниками</w:t>
            </w:r>
          </w:p>
        </w:tc>
        <w:tc>
          <w:tcPr>
            <w:tcW w:w="4326" w:type="dxa"/>
          </w:tcPr>
          <w:p w:rsidR="00EA11F8" w:rsidRPr="002D59EE" w:rsidRDefault="00EA11F8" w:rsidP="002D59E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D59EE">
              <w:rPr>
                <w:b/>
                <w:sz w:val="20"/>
                <w:szCs w:val="20"/>
              </w:rPr>
              <w:t>Личностные УУД:</w:t>
            </w:r>
          </w:p>
          <w:p w:rsidR="00EA11F8" w:rsidRPr="002D59EE" w:rsidRDefault="00EA11F8" w:rsidP="002D59EE">
            <w:pPr>
              <w:spacing w:after="0" w:line="240" w:lineRule="auto"/>
              <w:rPr>
                <w:sz w:val="20"/>
                <w:szCs w:val="20"/>
              </w:rPr>
            </w:pPr>
            <w:r w:rsidRPr="002D59EE">
              <w:rPr>
                <w:b/>
                <w:sz w:val="20"/>
                <w:szCs w:val="20"/>
              </w:rPr>
              <w:t xml:space="preserve">- </w:t>
            </w:r>
            <w:r w:rsidRPr="002D59EE">
              <w:rPr>
                <w:sz w:val="20"/>
                <w:szCs w:val="20"/>
              </w:rPr>
              <w:t>развитие самооценки</w:t>
            </w:r>
          </w:p>
          <w:p w:rsidR="00EA11F8" w:rsidRPr="002D59EE" w:rsidRDefault="00EA11F8" w:rsidP="002D59E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EA11F8" w:rsidRPr="002D59EE" w:rsidRDefault="00EA11F8" w:rsidP="002D59E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:rsidR="00EA11F8" w:rsidRDefault="00EA11F8" w:rsidP="00A32413"/>
    <w:sectPr w:rsidR="00EA11F8" w:rsidSect="00BB408C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E25C1"/>
    <w:multiLevelType w:val="hybridMultilevel"/>
    <w:tmpl w:val="B126765A"/>
    <w:lvl w:ilvl="0" w:tplc="42B4543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14D9E"/>
    <w:multiLevelType w:val="hybridMultilevel"/>
    <w:tmpl w:val="687239DE"/>
    <w:lvl w:ilvl="0" w:tplc="B56A210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C70735"/>
    <w:multiLevelType w:val="hybridMultilevel"/>
    <w:tmpl w:val="BD9CAC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DA5D24"/>
    <w:multiLevelType w:val="hybridMultilevel"/>
    <w:tmpl w:val="FFD64148"/>
    <w:lvl w:ilvl="0" w:tplc="0419000F">
      <w:start w:val="1"/>
      <w:numFmt w:val="decimal"/>
      <w:lvlText w:val="%1."/>
      <w:lvlJc w:val="left"/>
      <w:pPr>
        <w:ind w:left="85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  <w:rPr>
        <w:rFonts w:cs="Times New Roman"/>
      </w:rPr>
    </w:lvl>
  </w:abstractNum>
  <w:abstractNum w:abstractNumId="4">
    <w:nsid w:val="76CD7ABC"/>
    <w:multiLevelType w:val="hybridMultilevel"/>
    <w:tmpl w:val="AF64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2413"/>
    <w:rsid w:val="000A5371"/>
    <w:rsid w:val="001016B3"/>
    <w:rsid w:val="001B0FA2"/>
    <w:rsid w:val="00212A30"/>
    <w:rsid w:val="00267220"/>
    <w:rsid w:val="00273FAB"/>
    <w:rsid w:val="002A5E20"/>
    <w:rsid w:val="002D5509"/>
    <w:rsid w:val="002D59EE"/>
    <w:rsid w:val="003143B1"/>
    <w:rsid w:val="00322B49"/>
    <w:rsid w:val="00384090"/>
    <w:rsid w:val="003A735D"/>
    <w:rsid w:val="003D7F64"/>
    <w:rsid w:val="0042064F"/>
    <w:rsid w:val="004350FA"/>
    <w:rsid w:val="00462984"/>
    <w:rsid w:val="004B14C8"/>
    <w:rsid w:val="005015CD"/>
    <w:rsid w:val="00594CBA"/>
    <w:rsid w:val="0059502A"/>
    <w:rsid w:val="005D7D48"/>
    <w:rsid w:val="005F7F84"/>
    <w:rsid w:val="00635153"/>
    <w:rsid w:val="00663C5E"/>
    <w:rsid w:val="006A3E28"/>
    <w:rsid w:val="006D7913"/>
    <w:rsid w:val="00771C41"/>
    <w:rsid w:val="0077252B"/>
    <w:rsid w:val="00776D5D"/>
    <w:rsid w:val="00825BB6"/>
    <w:rsid w:val="00864166"/>
    <w:rsid w:val="00950AA3"/>
    <w:rsid w:val="009609F0"/>
    <w:rsid w:val="00992FDF"/>
    <w:rsid w:val="009A4483"/>
    <w:rsid w:val="009C1ED3"/>
    <w:rsid w:val="00A10FA7"/>
    <w:rsid w:val="00A2241F"/>
    <w:rsid w:val="00A26AC7"/>
    <w:rsid w:val="00A32413"/>
    <w:rsid w:val="00BB408C"/>
    <w:rsid w:val="00BD2809"/>
    <w:rsid w:val="00BF6070"/>
    <w:rsid w:val="00CD2FDE"/>
    <w:rsid w:val="00D447D0"/>
    <w:rsid w:val="00D50759"/>
    <w:rsid w:val="00DA3E39"/>
    <w:rsid w:val="00DC1F25"/>
    <w:rsid w:val="00DC54EE"/>
    <w:rsid w:val="00DE585D"/>
    <w:rsid w:val="00DF0459"/>
    <w:rsid w:val="00DF7F34"/>
    <w:rsid w:val="00E062BD"/>
    <w:rsid w:val="00E37F10"/>
    <w:rsid w:val="00EA11F8"/>
    <w:rsid w:val="00F11B06"/>
    <w:rsid w:val="00F754B9"/>
    <w:rsid w:val="00F9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35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3241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99"/>
    <w:qFormat/>
    <w:rsid w:val="00A32413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776D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Знак1"/>
    <w:basedOn w:val="Normal"/>
    <w:uiPriority w:val="99"/>
    <w:rsid w:val="004B14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42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323</TotalTime>
  <Pages>2</Pages>
  <Words>571</Words>
  <Characters>3259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7</cp:lastModifiedBy>
  <cp:revision>32</cp:revision>
  <dcterms:created xsi:type="dcterms:W3CDTF">2012-09-07T13:57:00Z</dcterms:created>
  <dcterms:modified xsi:type="dcterms:W3CDTF">2014-09-06T17:39:00Z</dcterms:modified>
</cp:coreProperties>
</file>